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69C12" w14:textId="77777777" w:rsidR="00765123" w:rsidRDefault="00765123" w:rsidP="007651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WIGGELEY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1CE22BA" w14:textId="77777777" w:rsidR="00765123" w:rsidRDefault="00765123" w:rsidP="007651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16F849" w14:textId="77777777" w:rsidR="00765123" w:rsidRDefault="00765123" w:rsidP="007651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3FE3A2" w14:textId="77777777" w:rsidR="00765123" w:rsidRDefault="00765123" w:rsidP="007651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Basingstoke, Hampshire,</w:t>
      </w:r>
    </w:p>
    <w:p w14:paraId="460CA9E6" w14:textId="77777777" w:rsidR="00765123" w:rsidRDefault="00765123" w:rsidP="007651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EDEB3B2" w14:textId="77777777" w:rsidR="00765123" w:rsidRDefault="00765123" w:rsidP="0076512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0A09704" w14:textId="77777777" w:rsidR="00765123" w:rsidRDefault="00765123" w:rsidP="00765123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p.23)</w:t>
      </w:r>
    </w:p>
    <w:p w14:paraId="5BCE6F42" w14:textId="77777777" w:rsidR="00765123" w:rsidRDefault="00765123" w:rsidP="007651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98F2C18" w14:textId="77777777" w:rsidR="00765123" w:rsidRDefault="00765123" w:rsidP="007651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49B4486" w14:textId="77777777" w:rsidR="00765123" w:rsidRPr="001B1923" w:rsidRDefault="00765123" w:rsidP="007651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January 2022</w:t>
      </w:r>
    </w:p>
    <w:p w14:paraId="0A6E9F29" w14:textId="73A09E2C" w:rsidR="00BA00AB" w:rsidRPr="0076512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651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82FE6" w14:textId="77777777" w:rsidR="00765123" w:rsidRDefault="00765123" w:rsidP="009139A6">
      <w:r>
        <w:separator/>
      </w:r>
    </w:p>
  </w:endnote>
  <w:endnote w:type="continuationSeparator" w:id="0">
    <w:p w14:paraId="463AF447" w14:textId="77777777" w:rsidR="00765123" w:rsidRDefault="007651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C12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76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2A4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CA303" w14:textId="77777777" w:rsidR="00765123" w:rsidRDefault="00765123" w:rsidP="009139A6">
      <w:r>
        <w:separator/>
      </w:r>
    </w:p>
  </w:footnote>
  <w:footnote w:type="continuationSeparator" w:id="0">
    <w:p w14:paraId="68AEDE4F" w14:textId="77777777" w:rsidR="00765123" w:rsidRDefault="007651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32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7A8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E4F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123"/>
    <w:rsid w:val="000666E0"/>
    <w:rsid w:val="002510B7"/>
    <w:rsid w:val="005C130B"/>
    <w:rsid w:val="0076512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B961E"/>
  <w15:chartTrackingRefBased/>
  <w15:docId w15:val="{71DC5D07-18C9-47DF-A8A2-9E19CB13D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2022-01-29T20:31:00Z</dcterms:created>
  <dcterms:modified xsi:type="dcterms:W3CDTF">2022-01-29T20:31:00Z</dcterms:modified>
</cp:coreProperties>
</file>